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54DE2" w14:textId="77777777" w:rsidR="007C706F" w:rsidRDefault="007C706F" w:rsidP="007C70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WILLIAMSON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fl.1486-7)</w:t>
      </w:r>
    </w:p>
    <w:p w14:paraId="7E89CE89" w14:textId="77777777" w:rsidR="007C706F" w:rsidRDefault="007C706F" w:rsidP="007C70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07C54C4B" w14:textId="77777777" w:rsidR="007C706F" w:rsidRDefault="007C706F" w:rsidP="007C706F">
      <w:pPr>
        <w:pStyle w:val="NoSpacing"/>
        <w:rPr>
          <w:rFonts w:cs="Times New Roman"/>
          <w:szCs w:val="24"/>
        </w:rPr>
      </w:pPr>
    </w:p>
    <w:p w14:paraId="370C89BA" w14:textId="77777777" w:rsidR="007C706F" w:rsidRDefault="007C706F" w:rsidP="007C706F">
      <w:pPr>
        <w:pStyle w:val="NoSpacing"/>
        <w:rPr>
          <w:rFonts w:cs="Times New Roman"/>
          <w:szCs w:val="24"/>
        </w:rPr>
      </w:pPr>
    </w:p>
    <w:p w14:paraId="770C6C0D" w14:textId="77777777" w:rsidR="007C706F" w:rsidRDefault="007C706F" w:rsidP="007C70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1486-</w:t>
      </w:r>
      <w:proofErr w:type="gramStart"/>
      <w:r>
        <w:rPr>
          <w:rFonts w:cs="Times New Roman"/>
          <w:szCs w:val="24"/>
        </w:rPr>
        <w:t>7</w:t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B.Can.L</w:t>
      </w:r>
      <w:proofErr w:type="spellEnd"/>
      <w:r>
        <w:rPr>
          <w:rFonts w:cs="Times New Roman"/>
          <w:szCs w:val="24"/>
        </w:rPr>
        <w:t>.</w:t>
      </w:r>
      <w:proofErr w:type="gramEnd"/>
      <w:r>
        <w:rPr>
          <w:rFonts w:cs="Times New Roman"/>
          <w:szCs w:val="24"/>
        </w:rPr>
        <w:t xml:space="preserve">     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420)</w:t>
      </w:r>
    </w:p>
    <w:p w14:paraId="329A1381" w14:textId="77777777" w:rsidR="007C706F" w:rsidRDefault="007C706F" w:rsidP="007C706F">
      <w:pPr>
        <w:pStyle w:val="NoSpacing"/>
        <w:rPr>
          <w:rFonts w:cs="Times New Roman"/>
          <w:szCs w:val="24"/>
        </w:rPr>
      </w:pPr>
    </w:p>
    <w:p w14:paraId="5BEAFB2D" w14:textId="77777777" w:rsidR="007C706F" w:rsidRDefault="007C706F" w:rsidP="007C706F">
      <w:pPr>
        <w:pStyle w:val="NoSpacing"/>
        <w:rPr>
          <w:rFonts w:cs="Times New Roman"/>
          <w:szCs w:val="24"/>
        </w:rPr>
      </w:pPr>
    </w:p>
    <w:p w14:paraId="60B2D9D8" w14:textId="77777777" w:rsidR="007C706F" w:rsidRDefault="007C706F" w:rsidP="007C70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January 2023</w:t>
      </w:r>
    </w:p>
    <w:p w14:paraId="1C7E8BD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B1825" w14:textId="77777777" w:rsidR="007C706F" w:rsidRDefault="007C706F" w:rsidP="009139A6">
      <w:r>
        <w:separator/>
      </w:r>
    </w:p>
  </w:endnote>
  <w:endnote w:type="continuationSeparator" w:id="0">
    <w:p w14:paraId="6834ADAD" w14:textId="77777777" w:rsidR="007C706F" w:rsidRDefault="007C70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B5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59E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4A8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7FC8B" w14:textId="77777777" w:rsidR="007C706F" w:rsidRDefault="007C706F" w:rsidP="009139A6">
      <w:r>
        <w:separator/>
      </w:r>
    </w:p>
  </w:footnote>
  <w:footnote w:type="continuationSeparator" w:id="0">
    <w:p w14:paraId="1F0FFFE0" w14:textId="77777777" w:rsidR="007C706F" w:rsidRDefault="007C70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422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AB8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582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06F"/>
    <w:rsid w:val="000666E0"/>
    <w:rsid w:val="002510B7"/>
    <w:rsid w:val="005C130B"/>
    <w:rsid w:val="007C706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AA73F"/>
  <w15:chartTrackingRefBased/>
  <w15:docId w15:val="{9BFD9207-E410-432D-8CC2-FD64E49EF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2023-01-28T19:44:00Z</dcterms:created>
  <dcterms:modified xsi:type="dcterms:W3CDTF">2023-01-28T19:44:00Z</dcterms:modified>
</cp:coreProperties>
</file>